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83AC6" w:rsidRPr="00D5395B" w14:paraId="683345CF" w14:textId="77777777" w:rsidTr="0004461F">
        <w:tc>
          <w:tcPr>
            <w:tcW w:w="1202" w:type="dxa"/>
          </w:tcPr>
          <w:p w14:paraId="779ECF00" w14:textId="25D76A7D" w:rsidR="00883AC6" w:rsidRDefault="00883AC6" w:rsidP="00883AC6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07011190</w:t>
            </w:r>
          </w:p>
        </w:tc>
        <w:tc>
          <w:tcPr>
            <w:tcW w:w="1992" w:type="dxa"/>
          </w:tcPr>
          <w:p w14:paraId="6F938DED" w14:textId="6595F5EA" w:rsidR="00883AC6" w:rsidRPr="00A41F4D" w:rsidRDefault="00883AC6" w:rsidP="00883AC6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inverter a </w:t>
            </w:r>
            <w:r w:rsidR="00384ED5">
              <w:rPr>
                <w:rFonts w:ascii="Poppins" w:hAnsi="Poppins" w:cs="Poppins"/>
              </w:rPr>
              <w:t>Parete</w:t>
            </w:r>
            <w:r>
              <w:rPr>
                <w:rFonts w:ascii="Poppins" w:hAnsi="Poppins" w:cs="Poppins"/>
              </w:rPr>
              <w:t xml:space="preserve">/Pavimento </w:t>
            </w:r>
          </w:p>
          <w:p w14:paraId="22781C6D" w14:textId="53FBCCAB" w:rsidR="00883AC6" w:rsidRDefault="00883AC6" w:rsidP="00883AC6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X-Revo-0925</w:t>
            </w:r>
            <w:r w:rsidRPr="00A41F4D">
              <w:rPr>
                <w:rFonts w:ascii="Poppins" w:hAnsi="Poppins" w:cs="Poppins"/>
              </w:rPr>
              <w:t>K-S</w:t>
            </w:r>
          </w:p>
        </w:tc>
        <w:tc>
          <w:tcPr>
            <w:tcW w:w="6406" w:type="dxa"/>
          </w:tcPr>
          <w:p w14:paraId="6CCCFE82" w14:textId="2D2842C1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a console, pompa di calore reversibile, a </w:t>
            </w:r>
            <w:r>
              <w:rPr>
                <w:rFonts w:ascii="Poppins" w:hAnsi="Poppins" w:cs="Poppins"/>
                <w:sz w:val="20"/>
              </w:rPr>
              <w:t>parete</w:t>
            </w:r>
            <w:r w:rsidRPr="00A41F4D">
              <w:rPr>
                <w:rFonts w:ascii="Poppins" w:hAnsi="Poppins" w:cs="Poppins"/>
                <w:sz w:val="20"/>
              </w:rPr>
              <w:t xml:space="preserve">/pavimento, di tipo </w:t>
            </w:r>
            <w:r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0F4CC1F5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0EB989E1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7EEB4737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2317F7F4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698FFF90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L’unità, del tipo a parete/pavimento, è completa di telecomando ad infrarossi con 2 batterie da 1,5 Volt, raccordo scarico condensa, dima per fissaggio.</w:t>
            </w:r>
          </w:p>
          <w:p w14:paraId="544C32CB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presenta il deflettore orizzontale con orientamento automatico del flusso dell’aria, e internamente il deflettore verticale con movimento manuale, filtri aria, pannello spie.</w:t>
            </w:r>
          </w:p>
          <w:p w14:paraId="0A457CC7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6D08868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0DB468" w14:textId="00F8C399" w:rsidR="00883AC6" w:rsidRPr="00A41F4D" w:rsidRDefault="00883AC6" w:rsidP="00883AC6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A++</w:t>
            </w:r>
            <w:r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</w:t>
            </w:r>
            <w:r>
              <w:rPr>
                <w:rFonts w:ascii="Poppins" w:hAnsi="Poppins" w:cs="Poppins"/>
              </w:rPr>
              <w:t>7,1</w:t>
            </w:r>
            <w:r w:rsidRPr="00A41F4D">
              <w:rPr>
                <w:rFonts w:ascii="Poppins" w:hAnsi="Poppins" w:cs="Poppins"/>
              </w:rPr>
              <w:t xml:space="preserve"> </w:t>
            </w:r>
          </w:p>
          <w:p w14:paraId="0DCEBD38" w14:textId="1FEE0449" w:rsidR="00883AC6" w:rsidRPr="0096711B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A+; SCOP=</w:t>
            </w:r>
            <w:r>
              <w:rPr>
                <w:rFonts w:ascii="Poppins" w:hAnsi="Poppins" w:cs="Poppins"/>
              </w:rPr>
              <w:t>4,4</w:t>
            </w:r>
          </w:p>
          <w:p w14:paraId="4F3DD31A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11D86A69" w14:textId="413C8865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>
              <w:rPr>
                <w:rFonts w:ascii="Poppins" w:hAnsi="Poppins" w:cs="Poppins"/>
              </w:rPr>
              <w:t>2,80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5D4397">
              <w:rPr>
                <w:rFonts w:ascii="Poppins" w:hAnsi="Poppins" w:cs="Poppins"/>
              </w:rPr>
              <w:t>1,40</w:t>
            </w:r>
            <w:r>
              <w:rPr>
                <w:rFonts w:ascii="Poppins" w:hAnsi="Poppins" w:cs="Poppins"/>
              </w:rPr>
              <w:t>-</w:t>
            </w:r>
            <w:r w:rsidR="005D4397">
              <w:rPr>
                <w:rFonts w:ascii="Poppins" w:hAnsi="Poppins" w:cs="Poppins"/>
              </w:rPr>
              <w:t>4,50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3676E914" w14:textId="3231FD45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5D4397">
              <w:rPr>
                <w:rFonts w:ascii="Poppins" w:hAnsi="Poppins" w:cs="Poppins"/>
              </w:rPr>
              <w:t>0,61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5D4397">
              <w:rPr>
                <w:rFonts w:ascii="Poppins" w:hAnsi="Poppins" w:cs="Poppins"/>
              </w:rPr>
              <w:t>0,33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5D4397">
              <w:rPr>
                <w:rFonts w:ascii="Poppins" w:hAnsi="Poppins" w:cs="Poppins"/>
              </w:rPr>
              <w:t>22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0AD8812E" w14:textId="136BFFE0" w:rsidR="00883AC6" w:rsidRPr="0096711B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057971">
              <w:rPr>
                <w:rFonts w:ascii="Poppins" w:hAnsi="Poppins" w:cs="Poppins"/>
              </w:rPr>
              <w:t>1,7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2EE07E2E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75557496" w14:textId="6BD5C529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803FC">
              <w:rPr>
                <w:rFonts w:ascii="Poppins" w:hAnsi="Poppins" w:cs="Poppins"/>
              </w:rPr>
              <w:t>3,40</w:t>
            </w:r>
            <w:r w:rsidR="00F9416F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(1,</w:t>
            </w:r>
            <w:r w:rsidR="00135194">
              <w:rPr>
                <w:rFonts w:ascii="Poppins" w:hAnsi="Poppins" w:cs="Poppins"/>
              </w:rPr>
              <w:t>60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4,</w:t>
            </w:r>
            <w:r w:rsidR="00135194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6A66A270" w14:textId="11BF607B" w:rsidR="00883AC6" w:rsidRPr="0096711B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135194">
              <w:rPr>
                <w:rFonts w:ascii="Poppins" w:hAnsi="Poppins" w:cs="Poppins"/>
              </w:rPr>
              <w:t>0,73</w:t>
            </w:r>
            <w:r w:rsidRPr="00A41F4D">
              <w:rPr>
                <w:rFonts w:ascii="Poppins" w:hAnsi="Poppins" w:cs="Poppins"/>
              </w:rPr>
              <w:t xml:space="preserve"> (0</w:t>
            </w:r>
            <w:r w:rsidR="00135194">
              <w:rPr>
                <w:rFonts w:ascii="Poppins" w:hAnsi="Poppins" w:cs="Poppins"/>
              </w:rPr>
              <w:t>,31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135194">
              <w:rPr>
                <w:rFonts w:ascii="Poppins" w:hAnsi="Poppins" w:cs="Poppins"/>
              </w:rPr>
              <w:t>10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7E729DF1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0E221F0A" w14:textId="40A3405B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min: 600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510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4</w:t>
            </w:r>
            <w:r w:rsidR="00135194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>0 m3/h</w:t>
            </w:r>
          </w:p>
          <w:p w14:paraId="4E0D791B" w14:textId="25AA332A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135194" w:rsidRPr="00A41F4D">
              <w:rPr>
                <w:rFonts w:ascii="Poppins" w:hAnsi="Poppins" w:cs="Poppins"/>
              </w:rPr>
              <w:t>unità interna</w:t>
            </w:r>
            <w:r w:rsidR="00135194">
              <w:rPr>
                <w:rFonts w:ascii="Poppins" w:hAnsi="Poppins" w:cs="Poppins"/>
              </w:rPr>
              <w:t>:</w:t>
            </w:r>
            <w:r w:rsidR="00135194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5</w:t>
            </w:r>
            <w:r w:rsidR="00135194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75EBDCAB" w14:textId="7840DC31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 xml:space="preserve">Livello di pressione sonora </w:t>
            </w:r>
            <w:r w:rsidR="00135194" w:rsidRPr="00A41F4D">
              <w:rPr>
                <w:rFonts w:ascii="Poppins" w:hAnsi="Poppins" w:cs="Poppins"/>
              </w:rPr>
              <w:t>unità interna</w:t>
            </w:r>
            <w:r w:rsidR="00135194">
              <w:rPr>
                <w:rFonts w:ascii="Poppins" w:hAnsi="Poppins" w:cs="Poppins"/>
              </w:rPr>
              <w:t>:</w:t>
            </w:r>
            <w:r w:rsidR="00135194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4</w:t>
            </w:r>
            <w:r w:rsidR="00135194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747D807B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 2300 m3/h</w:t>
            </w:r>
          </w:p>
          <w:p w14:paraId="0DB6F256" w14:textId="6EB347D6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372AA0" w:rsidRPr="00A41F4D">
              <w:rPr>
                <w:rFonts w:ascii="Poppins" w:hAnsi="Poppins" w:cs="Poppins"/>
              </w:rPr>
              <w:t xml:space="preserve">unità esterna: </w:t>
            </w:r>
            <w:r w:rsidR="00372AA0">
              <w:rPr>
                <w:rFonts w:ascii="Poppins" w:hAnsi="Poppins" w:cs="Poppins"/>
              </w:rPr>
              <w:t>57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3E7B8643" w14:textId="3005C779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372AA0" w:rsidRPr="00A41F4D">
              <w:rPr>
                <w:rFonts w:ascii="Poppins" w:hAnsi="Poppins" w:cs="Poppins"/>
              </w:rPr>
              <w:t xml:space="preserve">unità esterna: </w:t>
            </w:r>
            <w:r w:rsidR="00372AA0">
              <w:rPr>
                <w:rFonts w:ascii="Poppins" w:hAnsi="Poppins" w:cs="Poppins"/>
              </w:rPr>
              <w:t>35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23DA9AF3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Pr="00A41F4D">
              <w:rPr>
                <w:rFonts w:ascii="Poppins" w:hAnsi="Poppins" w:cs="Poppins"/>
              </w:rPr>
              <w:t>Ø 1/4”</w:t>
            </w:r>
          </w:p>
          <w:p w14:paraId="14771141" w14:textId="3E4F01F6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Tubazione mandata:</w:t>
            </w:r>
            <w:r w:rsidRPr="00A41F4D">
              <w:rPr>
                <w:rFonts w:ascii="Poppins" w:hAnsi="Poppins" w:cs="Poppins"/>
              </w:rPr>
              <w:t xml:space="preserve"> Ø 3/8”</w:t>
            </w:r>
          </w:p>
          <w:p w14:paraId="36DDAE33" w14:textId="59243210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230/1/50 V/</w:t>
            </w:r>
            <w:proofErr w:type="spellStart"/>
            <w:r w:rsidRPr="00A41F4D">
              <w:rPr>
                <w:rFonts w:ascii="Poppins" w:hAnsi="Poppins" w:cs="Poppins"/>
              </w:rPr>
              <w:t>Ph</w:t>
            </w:r>
            <w:proofErr w:type="spellEnd"/>
            <w:r w:rsidRPr="00A41F4D">
              <w:rPr>
                <w:rFonts w:ascii="Poppins" w:hAnsi="Poppins" w:cs="Poppins"/>
              </w:rPr>
              <w:t>/Hz</w:t>
            </w:r>
          </w:p>
          <w:p w14:paraId="7170AE38" w14:textId="45217832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Corrente massima assorbita unità interna: </w:t>
            </w:r>
            <w:r w:rsidRPr="00A41F4D">
              <w:rPr>
                <w:rFonts w:ascii="Poppins" w:hAnsi="Poppins" w:cs="Poppins"/>
              </w:rPr>
              <w:t>0,2</w:t>
            </w:r>
            <w:r w:rsidR="00372AA0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0AD8966E" w14:textId="569801D6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 unità esterna:</w:t>
            </w:r>
            <w:r w:rsidRPr="00A41F4D">
              <w:rPr>
                <w:rFonts w:ascii="Poppins" w:hAnsi="Poppins" w:cs="Poppins"/>
              </w:rPr>
              <w:t xml:space="preserve"> </w:t>
            </w:r>
            <w:r w:rsidR="00372AA0">
              <w:rPr>
                <w:rFonts w:ascii="Poppins" w:hAnsi="Poppins" w:cs="Poppins"/>
              </w:rPr>
              <w:t>6,7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320FA5A5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Pr="00A41F4D">
              <w:rPr>
                <w:rFonts w:ascii="Poppins" w:hAnsi="Poppins" w:cs="Poppins"/>
              </w:rPr>
              <w:t>700x630x220 mm</w:t>
            </w:r>
          </w:p>
          <w:p w14:paraId="1D5280D0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Pr="00A41F4D">
              <w:rPr>
                <w:rFonts w:ascii="Poppins" w:hAnsi="Poppins" w:cs="Poppins"/>
              </w:rPr>
              <w:t>15 kg</w:t>
            </w:r>
          </w:p>
          <w:p w14:paraId="01246530" w14:textId="5339E488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372AA0">
              <w:rPr>
                <w:rFonts w:ascii="Poppins" w:hAnsi="Poppins" w:cs="Poppins"/>
              </w:rPr>
              <w:t>908x</w:t>
            </w:r>
            <w:r w:rsidR="00384ED5">
              <w:rPr>
                <w:rFonts w:ascii="Poppins" w:hAnsi="Poppins" w:cs="Poppins"/>
              </w:rPr>
              <w:t>586x307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6C4A89B3" w14:textId="510086EB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Pr="00A41F4D">
              <w:rPr>
                <w:rFonts w:ascii="Poppins" w:hAnsi="Poppins" w:cs="Poppins"/>
              </w:rPr>
              <w:t>3</w:t>
            </w:r>
            <w:r w:rsidR="00384ED5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029178C4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Rivestimento unità esterna: Metallo verniciato</w:t>
            </w:r>
          </w:p>
          <w:p w14:paraId="21D2A30A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4E74AF3" w14:textId="69579E59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384ED5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AF1E3E">
              <w:rPr>
                <w:rFonts w:ascii="Poppins" w:hAnsi="Poppins" w:cs="Poppins"/>
                <w:b/>
                <w:sz w:val="20"/>
              </w:rPr>
              <w:t>-</w:t>
            </w:r>
            <w:r w:rsidRPr="00384ED5">
              <w:rPr>
                <w:rFonts w:ascii="Poppins" w:hAnsi="Poppins" w:cs="Poppins"/>
                <w:b/>
                <w:sz w:val="20"/>
              </w:rPr>
              <w:t xml:space="preserve"> Modello Climatizzatore Single inverter a </w:t>
            </w:r>
            <w:r w:rsidR="00384ED5">
              <w:rPr>
                <w:rFonts w:ascii="Poppins" w:hAnsi="Poppins" w:cs="Poppins"/>
                <w:b/>
                <w:sz w:val="20"/>
              </w:rPr>
              <w:t>Parete</w:t>
            </w:r>
            <w:r w:rsidRPr="00384ED5">
              <w:rPr>
                <w:rFonts w:ascii="Poppins" w:hAnsi="Poppins" w:cs="Poppins"/>
                <w:b/>
                <w:sz w:val="20"/>
              </w:rPr>
              <w:t>/Pavimento X-Revo</w:t>
            </w:r>
            <w:r w:rsidR="008A5893">
              <w:rPr>
                <w:rFonts w:ascii="Poppins" w:hAnsi="Poppins" w:cs="Poppins"/>
                <w:b/>
                <w:sz w:val="20"/>
              </w:rPr>
              <w:t>-0925K</w:t>
            </w:r>
            <w:r w:rsidRPr="00384ED5">
              <w:rPr>
                <w:rFonts w:ascii="Poppins" w:hAnsi="Poppins" w:cs="Poppins"/>
                <w:b/>
                <w:sz w:val="20"/>
              </w:rPr>
              <w:t>-S o equivalente.</w:t>
            </w:r>
          </w:p>
        </w:tc>
      </w:tr>
      <w:tr w:rsidR="00384ED5" w:rsidRPr="00D5395B" w14:paraId="65E46443" w14:textId="77777777" w:rsidTr="0004461F">
        <w:tc>
          <w:tcPr>
            <w:tcW w:w="1202" w:type="dxa"/>
          </w:tcPr>
          <w:p w14:paraId="630963C1" w14:textId="600F3D7C" w:rsidR="00384ED5" w:rsidRPr="00A41F4D" w:rsidRDefault="00384ED5" w:rsidP="00384ED5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6711B">
              <w:rPr>
                <w:rFonts w:ascii="Poppins" w:hAnsi="Poppins" w:cs="Poppins"/>
              </w:rPr>
              <w:lastRenderedPageBreak/>
              <w:t>0</w:t>
            </w:r>
            <w:r w:rsidR="00882FDE">
              <w:rPr>
                <w:rFonts w:ascii="Poppins" w:hAnsi="Poppins" w:cs="Poppins"/>
              </w:rPr>
              <w:t>7011195</w:t>
            </w:r>
          </w:p>
        </w:tc>
        <w:tc>
          <w:tcPr>
            <w:tcW w:w="1992" w:type="dxa"/>
          </w:tcPr>
          <w:p w14:paraId="7A44C8F0" w14:textId="0B7BDE6B" w:rsidR="00384ED5" w:rsidRPr="00A41F4D" w:rsidRDefault="00384ED5" w:rsidP="00384ED5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inverter a </w:t>
            </w:r>
            <w:r w:rsidR="00882FDE">
              <w:rPr>
                <w:rFonts w:ascii="Poppins" w:hAnsi="Poppins" w:cs="Poppins"/>
              </w:rPr>
              <w:t>Parete</w:t>
            </w:r>
            <w:r>
              <w:rPr>
                <w:rFonts w:ascii="Poppins" w:hAnsi="Poppins" w:cs="Poppins"/>
              </w:rPr>
              <w:t xml:space="preserve">/Pavimento </w:t>
            </w:r>
          </w:p>
          <w:p w14:paraId="3BDD999F" w14:textId="23E99ACD" w:rsidR="00384ED5" w:rsidRPr="00A41F4D" w:rsidRDefault="00384ED5" w:rsidP="00384ED5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882FDE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12</w:t>
            </w:r>
            <w:r w:rsidR="00882FDE">
              <w:rPr>
                <w:rFonts w:ascii="Poppins" w:hAnsi="Poppins" w:cs="Poppins"/>
              </w:rPr>
              <w:t>25</w:t>
            </w:r>
            <w:r w:rsidRPr="00A41F4D">
              <w:rPr>
                <w:rFonts w:ascii="Poppins" w:hAnsi="Poppins" w:cs="Poppins"/>
              </w:rPr>
              <w:t>K-S</w:t>
            </w:r>
          </w:p>
        </w:tc>
        <w:tc>
          <w:tcPr>
            <w:tcW w:w="6406" w:type="dxa"/>
          </w:tcPr>
          <w:p w14:paraId="4DC8EA37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a console, pompa di calore reversibile, a </w:t>
            </w:r>
            <w:r>
              <w:rPr>
                <w:rFonts w:ascii="Poppins" w:hAnsi="Poppins" w:cs="Poppins"/>
                <w:sz w:val="20"/>
              </w:rPr>
              <w:t>parete</w:t>
            </w:r>
            <w:r w:rsidRPr="00A41F4D">
              <w:rPr>
                <w:rFonts w:ascii="Poppins" w:hAnsi="Poppins" w:cs="Poppins"/>
                <w:sz w:val="20"/>
              </w:rPr>
              <w:t xml:space="preserve">/pavimento, di tipo </w:t>
            </w:r>
            <w:r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2FCE2FB3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1408C4AA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2F6D710B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1496912F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6F4C77E9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L’unità, del tipo a parete/pavimento, è completa di telecomando ad infrarossi con 2 batterie da 1,5 Volt, raccordo scarico condensa, dima per fissaggio.</w:t>
            </w:r>
          </w:p>
          <w:p w14:paraId="63A11C8E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presenta il deflettore orizzontale con orientamento automatico del flusso dell’aria, e internamente il deflettore verticale con movimento manuale, filtri aria, pannello spie.</w:t>
            </w:r>
          </w:p>
          <w:p w14:paraId="36D1579E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81B0EAF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10F1196" w14:textId="0D746A2E" w:rsidR="00384ED5" w:rsidRPr="00A41F4D" w:rsidRDefault="00384ED5" w:rsidP="00384ED5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A++</w:t>
            </w:r>
            <w:r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</w:t>
            </w:r>
            <w:r w:rsidR="0093718E">
              <w:rPr>
                <w:rFonts w:ascii="Poppins" w:hAnsi="Poppins" w:cs="Poppins"/>
              </w:rPr>
              <w:t>6,8</w:t>
            </w:r>
            <w:r w:rsidRPr="00A41F4D">
              <w:rPr>
                <w:rFonts w:ascii="Poppins" w:hAnsi="Poppins" w:cs="Poppins"/>
              </w:rPr>
              <w:t xml:space="preserve"> </w:t>
            </w:r>
          </w:p>
          <w:p w14:paraId="1A22824F" w14:textId="77777777" w:rsidR="00384ED5" w:rsidRPr="0096711B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>Classe energetica e SCOP in riscaldamento: A+; SCOP=</w:t>
            </w:r>
            <w:r>
              <w:rPr>
                <w:rFonts w:ascii="Poppins" w:hAnsi="Poppins" w:cs="Poppins"/>
              </w:rPr>
              <w:t>4,4</w:t>
            </w:r>
          </w:p>
          <w:p w14:paraId="38EDC9DF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15663A32" w14:textId="2C467191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3718E">
              <w:rPr>
                <w:rFonts w:ascii="Poppins" w:hAnsi="Poppins" w:cs="Poppins"/>
              </w:rPr>
              <w:t>3,70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93718E">
              <w:rPr>
                <w:rFonts w:ascii="Poppins" w:hAnsi="Poppins" w:cs="Poppins"/>
              </w:rPr>
              <w:t>1,40</w:t>
            </w:r>
            <w:r>
              <w:rPr>
                <w:rFonts w:ascii="Poppins" w:hAnsi="Poppins" w:cs="Poppins"/>
              </w:rPr>
              <w:t>-4,50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0DD33CE6" w14:textId="0E23B49D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>
              <w:rPr>
                <w:rFonts w:ascii="Poppins" w:hAnsi="Poppins" w:cs="Poppins"/>
              </w:rPr>
              <w:t>0,</w:t>
            </w:r>
            <w:r w:rsidR="0093718E">
              <w:rPr>
                <w:rFonts w:ascii="Poppins" w:hAnsi="Poppins" w:cs="Poppins"/>
              </w:rPr>
              <w:t>90</w:t>
            </w:r>
            <w:r w:rsidRPr="00A41F4D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0,33-</w:t>
            </w:r>
            <w:r w:rsidRPr="00A41F4D">
              <w:rPr>
                <w:rFonts w:ascii="Poppins" w:hAnsi="Poppins" w:cs="Poppins"/>
              </w:rPr>
              <w:t>1,</w:t>
            </w:r>
            <w:r>
              <w:rPr>
                <w:rFonts w:ascii="Poppins" w:hAnsi="Poppins" w:cs="Poppins"/>
              </w:rPr>
              <w:t>22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7BD407E3" w14:textId="77777777" w:rsidR="00384ED5" w:rsidRPr="0096711B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>
              <w:rPr>
                <w:rFonts w:ascii="Poppins" w:hAnsi="Poppins" w:cs="Poppins"/>
              </w:rPr>
              <w:t>1,7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103F827C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6F7D7BA0" w14:textId="343DB52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3616F2">
              <w:rPr>
                <w:rFonts w:ascii="Poppins" w:hAnsi="Poppins" w:cs="Poppins"/>
              </w:rPr>
              <w:t>4,00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(1,</w:t>
            </w:r>
            <w:r>
              <w:rPr>
                <w:rFonts w:ascii="Poppins" w:hAnsi="Poppins" w:cs="Poppins"/>
              </w:rPr>
              <w:t xml:space="preserve">60 - </w:t>
            </w:r>
            <w:r w:rsidRPr="00A41F4D">
              <w:rPr>
                <w:rFonts w:ascii="Poppins" w:hAnsi="Poppins" w:cs="Poppins"/>
              </w:rPr>
              <w:t>4,</w:t>
            </w:r>
            <w:r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3BFCAC40" w14:textId="336BC9DB" w:rsidR="00384ED5" w:rsidRPr="0096711B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>
              <w:rPr>
                <w:rFonts w:ascii="Poppins" w:hAnsi="Poppins" w:cs="Poppins"/>
              </w:rPr>
              <w:t>0,</w:t>
            </w:r>
            <w:r w:rsidR="003616F2">
              <w:rPr>
                <w:rFonts w:ascii="Poppins" w:hAnsi="Poppins" w:cs="Poppins"/>
              </w:rPr>
              <w:t>9</w:t>
            </w:r>
            <w:r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 xml:space="preserve"> (0</w:t>
            </w:r>
            <w:r>
              <w:rPr>
                <w:rFonts w:ascii="Poppins" w:hAnsi="Poppins" w:cs="Poppins"/>
              </w:rPr>
              <w:t>,</w:t>
            </w:r>
            <w:r w:rsidR="003616F2">
              <w:rPr>
                <w:rFonts w:ascii="Poppins" w:hAnsi="Poppins" w:cs="Poppins"/>
              </w:rPr>
              <w:t>31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>
              <w:rPr>
                <w:rFonts w:ascii="Poppins" w:hAnsi="Poppins" w:cs="Poppins"/>
              </w:rPr>
              <w:t>10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6768E84B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3EA4654E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min: 600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510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4</w:t>
            </w:r>
            <w:r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>0 m3/h</w:t>
            </w:r>
          </w:p>
          <w:p w14:paraId="43CF35EE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 unità interna</w:t>
            </w:r>
            <w:r>
              <w:rPr>
                <w:rFonts w:ascii="Poppins" w:hAnsi="Poppins" w:cs="Poppins"/>
              </w:rPr>
              <w:t>:</w:t>
            </w:r>
            <w:r w:rsidRPr="00A41F4D">
              <w:rPr>
                <w:rFonts w:ascii="Poppins" w:hAnsi="Poppins" w:cs="Poppins"/>
              </w:rPr>
              <w:t xml:space="preserve"> 5</w:t>
            </w:r>
            <w:r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7F54C812" w14:textId="296FAD3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pressione sonora unità interna</w:t>
            </w:r>
            <w:r>
              <w:rPr>
                <w:rFonts w:ascii="Poppins" w:hAnsi="Poppins" w:cs="Poppins"/>
              </w:rPr>
              <w:t>:</w:t>
            </w:r>
            <w:r w:rsidRPr="00A41F4D">
              <w:rPr>
                <w:rFonts w:ascii="Poppins" w:hAnsi="Poppins" w:cs="Poppins"/>
              </w:rPr>
              <w:t xml:space="preserve"> 4</w:t>
            </w:r>
            <w:r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728C47DB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 2300 m3/h</w:t>
            </w:r>
          </w:p>
          <w:p w14:paraId="0AAD9D5D" w14:textId="0C5D3762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unità esterna: </w:t>
            </w:r>
            <w:r w:rsidR="002E4C2C">
              <w:rPr>
                <w:rFonts w:ascii="Poppins" w:hAnsi="Poppins" w:cs="Poppins"/>
              </w:rPr>
              <w:t>62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417AB58D" w14:textId="0F53530D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unità esterna: </w:t>
            </w:r>
            <w:r w:rsidR="002E4C2C">
              <w:rPr>
                <w:rFonts w:ascii="Poppins" w:hAnsi="Poppins" w:cs="Poppins"/>
              </w:rPr>
              <w:t>40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1B93C7FA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Pr="00A41F4D">
              <w:rPr>
                <w:rFonts w:ascii="Poppins" w:hAnsi="Poppins" w:cs="Poppins"/>
              </w:rPr>
              <w:t>Ø 1/4”</w:t>
            </w:r>
          </w:p>
          <w:p w14:paraId="0F6B8EED" w14:textId="1C52705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Tubazione mandata:</w:t>
            </w:r>
            <w:r w:rsidRPr="00A41F4D">
              <w:rPr>
                <w:rFonts w:ascii="Poppins" w:hAnsi="Poppins" w:cs="Poppins"/>
              </w:rPr>
              <w:t xml:space="preserve"> Ø 3/8”</w:t>
            </w:r>
          </w:p>
          <w:p w14:paraId="2C56CA0E" w14:textId="36996D5C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230/1/50 V/</w:t>
            </w:r>
            <w:proofErr w:type="spellStart"/>
            <w:r w:rsidRPr="00A41F4D">
              <w:rPr>
                <w:rFonts w:ascii="Poppins" w:hAnsi="Poppins" w:cs="Poppins"/>
              </w:rPr>
              <w:t>Ph</w:t>
            </w:r>
            <w:proofErr w:type="spellEnd"/>
            <w:r w:rsidRPr="00A41F4D">
              <w:rPr>
                <w:rFonts w:ascii="Poppins" w:hAnsi="Poppins" w:cs="Poppins"/>
              </w:rPr>
              <w:t>/Hz</w:t>
            </w:r>
          </w:p>
          <w:p w14:paraId="18923828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Corrente massima assorbita unità interna: </w:t>
            </w:r>
            <w:r w:rsidRPr="00A41F4D">
              <w:rPr>
                <w:rFonts w:ascii="Poppins" w:hAnsi="Poppins" w:cs="Poppins"/>
              </w:rPr>
              <w:t>0,2</w:t>
            </w:r>
            <w:r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3C810B6E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 unità esterna:</w:t>
            </w:r>
            <w:r w:rsidRPr="00A41F4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6,7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3DA05DF1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Pr="00A41F4D">
              <w:rPr>
                <w:rFonts w:ascii="Poppins" w:hAnsi="Poppins" w:cs="Poppins"/>
              </w:rPr>
              <w:t>700x630x220 mm</w:t>
            </w:r>
          </w:p>
          <w:p w14:paraId="4C40BE5E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Pr="00A41F4D">
              <w:rPr>
                <w:rFonts w:ascii="Poppins" w:hAnsi="Poppins" w:cs="Poppins"/>
              </w:rPr>
              <w:t>15 kg</w:t>
            </w:r>
          </w:p>
          <w:p w14:paraId="6AD3F17D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>: 908x586x307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5FE44457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Pr="00A41F4D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531EA83A" w14:textId="77777777" w:rsidR="00384ED5" w:rsidRPr="00A41F4D" w:rsidRDefault="00384ED5" w:rsidP="00384ED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Rivestimento unità esterna: Metallo verniciato</w:t>
            </w:r>
          </w:p>
          <w:p w14:paraId="5A28A51E" w14:textId="77777777" w:rsidR="00384ED5" w:rsidRPr="00A41F4D" w:rsidRDefault="00384ED5" w:rsidP="00384ED5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C2BC2FD" w14:textId="2357EBE9" w:rsidR="00384ED5" w:rsidRPr="007E1942" w:rsidRDefault="00384ED5" w:rsidP="00384ED5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384ED5">
              <w:rPr>
                <w:rFonts w:ascii="Poppins" w:hAnsi="Poppins" w:cs="Poppins"/>
                <w:b/>
              </w:rPr>
              <w:lastRenderedPageBreak/>
              <w:t xml:space="preserve">Marca Emmeti </w:t>
            </w:r>
            <w:r w:rsidR="00AF1E3E">
              <w:rPr>
                <w:rFonts w:ascii="Poppins" w:hAnsi="Poppins" w:cs="Poppins"/>
                <w:b/>
              </w:rPr>
              <w:t>-</w:t>
            </w:r>
            <w:r w:rsidRPr="00384ED5">
              <w:rPr>
                <w:rFonts w:ascii="Poppins" w:hAnsi="Poppins" w:cs="Poppins"/>
                <w:b/>
              </w:rPr>
              <w:t xml:space="preserve"> Modello Climatizzatore Single inverter a </w:t>
            </w:r>
            <w:r w:rsidR="00882FDE">
              <w:rPr>
                <w:rFonts w:ascii="Poppins" w:hAnsi="Poppins" w:cs="Poppins"/>
                <w:b/>
              </w:rPr>
              <w:t>Parete</w:t>
            </w:r>
            <w:r w:rsidRPr="00384ED5">
              <w:rPr>
                <w:rFonts w:ascii="Poppins" w:hAnsi="Poppins" w:cs="Poppins"/>
                <w:b/>
              </w:rPr>
              <w:t>/Pavimento X-Revo</w:t>
            </w:r>
            <w:r w:rsidR="00882FDE">
              <w:rPr>
                <w:rFonts w:ascii="Poppins" w:hAnsi="Poppins" w:cs="Poppins"/>
                <w:b/>
              </w:rPr>
              <w:t>-</w:t>
            </w:r>
            <w:r w:rsidRPr="00384ED5">
              <w:rPr>
                <w:rFonts w:ascii="Poppins" w:hAnsi="Poppins" w:cs="Poppins"/>
                <w:b/>
              </w:rPr>
              <w:t>12</w:t>
            </w:r>
            <w:r w:rsidR="00882FDE">
              <w:rPr>
                <w:rFonts w:ascii="Poppins" w:hAnsi="Poppins" w:cs="Poppins"/>
                <w:b/>
              </w:rPr>
              <w:t>25</w:t>
            </w:r>
            <w:r w:rsidRPr="00384ED5">
              <w:rPr>
                <w:rFonts w:ascii="Poppins" w:hAnsi="Poppins" w:cs="Poppins"/>
                <w:b/>
              </w:rPr>
              <w:t>K-S o equivalente.</w:t>
            </w:r>
          </w:p>
        </w:tc>
      </w:tr>
      <w:tr w:rsidR="00883AC6" w:rsidRPr="00D5395B" w14:paraId="7C233407" w14:textId="77777777" w:rsidTr="0004461F">
        <w:tc>
          <w:tcPr>
            <w:tcW w:w="1202" w:type="dxa"/>
          </w:tcPr>
          <w:p w14:paraId="05E73E07" w14:textId="68F20ACA" w:rsidR="00883AC6" w:rsidRPr="00A41F4D" w:rsidRDefault="00883AC6" w:rsidP="00883AC6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96711B">
              <w:rPr>
                <w:rFonts w:ascii="Poppins" w:hAnsi="Poppins" w:cs="Poppins"/>
              </w:rPr>
              <w:lastRenderedPageBreak/>
              <w:t>07</w:t>
            </w:r>
            <w:r w:rsidR="002A7F69">
              <w:rPr>
                <w:rFonts w:ascii="Poppins" w:hAnsi="Poppins" w:cs="Poppins"/>
              </w:rPr>
              <w:t>011202</w:t>
            </w:r>
          </w:p>
        </w:tc>
        <w:tc>
          <w:tcPr>
            <w:tcW w:w="1992" w:type="dxa"/>
          </w:tcPr>
          <w:p w14:paraId="1343444C" w14:textId="17A1D6E8" w:rsidR="00883AC6" w:rsidRPr="00A41F4D" w:rsidRDefault="00883AC6" w:rsidP="00883AC6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inverter a </w:t>
            </w:r>
            <w:r w:rsidR="002A7F69">
              <w:rPr>
                <w:rFonts w:ascii="Poppins" w:hAnsi="Poppins" w:cs="Poppins"/>
              </w:rPr>
              <w:t>Parete</w:t>
            </w:r>
            <w:r>
              <w:rPr>
                <w:rFonts w:ascii="Poppins" w:hAnsi="Poppins" w:cs="Poppins"/>
              </w:rPr>
              <w:t xml:space="preserve">/Pavimento </w:t>
            </w:r>
          </w:p>
          <w:p w14:paraId="169FE277" w14:textId="55911C81" w:rsidR="00883AC6" w:rsidRPr="00A41F4D" w:rsidRDefault="00883AC6" w:rsidP="00883AC6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2A7F69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18</w:t>
            </w:r>
            <w:r w:rsidR="002A7F69">
              <w:rPr>
                <w:rFonts w:ascii="Poppins" w:hAnsi="Poppins" w:cs="Poppins"/>
              </w:rPr>
              <w:t>25</w:t>
            </w:r>
            <w:r w:rsidRPr="00A41F4D">
              <w:rPr>
                <w:rFonts w:ascii="Poppins" w:hAnsi="Poppins" w:cs="Poppins"/>
              </w:rPr>
              <w:t>K-S</w:t>
            </w:r>
          </w:p>
        </w:tc>
        <w:tc>
          <w:tcPr>
            <w:tcW w:w="6406" w:type="dxa"/>
          </w:tcPr>
          <w:p w14:paraId="0EBFB451" w14:textId="02C77D9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a console, pompa di calore reversibile, a </w:t>
            </w:r>
            <w:r w:rsidR="00A3525C">
              <w:rPr>
                <w:rFonts w:ascii="Poppins" w:hAnsi="Poppins" w:cs="Poppins"/>
                <w:sz w:val="20"/>
              </w:rPr>
              <w:t>parete</w:t>
            </w:r>
            <w:r w:rsidRPr="00A41F4D">
              <w:rPr>
                <w:rFonts w:ascii="Poppins" w:hAnsi="Poppins" w:cs="Poppins"/>
                <w:sz w:val="20"/>
              </w:rPr>
              <w:t xml:space="preserve">/pavimento, di tipo </w:t>
            </w:r>
            <w:r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6B754D08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0E19224C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754570C8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0404AB2F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4227EDBC" w14:textId="49F54D89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L’unità, del tipo a parete/pavimento, è completa di telecomando ad infrarossi con 2 batterie da 1,5 Volt, raccordo scarico condensa, dima per fissaggio.</w:t>
            </w:r>
          </w:p>
          <w:p w14:paraId="10D81FF7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presenta il deflettore orizzontale con orientamento automatico del flusso dell’aria, e internamente il deflettore verticale con movimento manuale, filtri aria, pannello spie.</w:t>
            </w:r>
          </w:p>
          <w:p w14:paraId="45A56327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C161054" w14:textId="472C3921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57D5C87" w14:textId="7F090C20" w:rsidR="00883AC6" w:rsidRPr="00A41F4D" w:rsidRDefault="00883AC6" w:rsidP="00883AC6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</w:t>
            </w:r>
            <w:r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</w:t>
            </w:r>
            <w:r w:rsidR="00A3525C">
              <w:rPr>
                <w:rFonts w:ascii="Poppins" w:hAnsi="Poppins" w:cs="Poppins"/>
              </w:rPr>
              <w:t>5,7</w:t>
            </w:r>
            <w:r w:rsidRPr="00A41F4D">
              <w:rPr>
                <w:rFonts w:ascii="Poppins" w:hAnsi="Poppins" w:cs="Poppins"/>
              </w:rPr>
              <w:t xml:space="preserve"> </w:t>
            </w:r>
          </w:p>
          <w:p w14:paraId="2FFFCA37" w14:textId="3A947618" w:rsidR="00883AC6" w:rsidRPr="0096711B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A+; SCOP=4</w:t>
            </w:r>
            <w:r w:rsidR="00A3525C">
              <w:rPr>
                <w:rFonts w:ascii="Poppins" w:hAnsi="Poppins" w:cs="Poppins"/>
              </w:rPr>
              <w:t>,3</w:t>
            </w:r>
          </w:p>
          <w:p w14:paraId="4D96C8BC" w14:textId="49CADDEA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2C9FA214" w14:textId="3071AE5A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max): 5,00 (</w:t>
            </w:r>
            <w:r w:rsidR="005A3AD4">
              <w:rPr>
                <w:rFonts w:ascii="Poppins" w:hAnsi="Poppins" w:cs="Poppins"/>
              </w:rPr>
              <w:t>2,10</w:t>
            </w:r>
            <w:r>
              <w:rPr>
                <w:rFonts w:ascii="Poppins" w:hAnsi="Poppins" w:cs="Poppins"/>
              </w:rPr>
              <w:t>-</w:t>
            </w:r>
            <w:r w:rsidR="005A3AD4">
              <w:rPr>
                <w:rFonts w:ascii="Poppins" w:hAnsi="Poppins" w:cs="Poppins"/>
              </w:rPr>
              <w:t>6,00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03199237" w14:textId="0378C865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5A3AD4">
              <w:rPr>
                <w:rFonts w:ascii="Poppins" w:hAnsi="Poppins" w:cs="Poppins"/>
              </w:rPr>
              <w:t>1,30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5A3AD4">
              <w:rPr>
                <w:rFonts w:ascii="Poppins" w:hAnsi="Poppins" w:cs="Poppins"/>
              </w:rPr>
              <w:t>50</w:t>
            </w:r>
            <w:r>
              <w:rPr>
                <w:rFonts w:ascii="Poppins" w:hAnsi="Poppins" w:cs="Poppins"/>
              </w:rPr>
              <w:t>-</w:t>
            </w:r>
            <w:r w:rsidR="005A3AD4">
              <w:rPr>
                <w:rFonts w:ascii="Poppins" w:hAnsi="Poppins" w:cs="Poppins"/>
              </w:rPr>
              <w:t>2,03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4BA28613" w14:textId="4E8272D9" w:rsidR="00883AC6" w:rsidRPr="0096711B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5A3AD4">
              <w:rPr>
                <w:rFonts w:ascii="Poppins" w:hAnsi="Poppins" w:cs="Poppins"/>
              </w:rPr>
              <w:t>2,8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1DE02E0A" w14:textId="0C079876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3C52F852" w14:textId="63D27CD4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503F17">
              <w:rPr>
                <w:rFonts w:ascii="Poppins" w:hAnsi="Poppins" w:cs="Poppins"/>
              </w:rPr>
              <w:t>5,50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503F17">
              <w:rPr>
                <w:rFonts w:ascii="Poppins" w:hAnsi="Poppins" w:cs="Poppins"/>
              </w:rPr>
              <w:t>2,50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6</w:t>
            </w:r>
            <w:r w:rsidR="00503F17">
              <w:rPr>
                <w:rFonts w:ascii="Poppins" w:hAnsi="Poppins" w:cs="Poppins"/>
              </w:rPr>
              <w:t>,8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52C137A9" w14:textId="6B2015BE" w:rsidR="00883AC6" w:rsidRPr="0096711B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503F17">
              <w:rPr>
                <w:rFonts w:ascii="Poppins" w:hAnsi="Poppins" w:cs="Poppins"/>
              </w:rPr>
              <w:t>1,38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503F17">
              <w:rPr>
                <w:rFonts w:ascii="Poppins" w:hAnsi="Poppins" w:cs="Poppins"/>
              </w:rPr>
              <w:t>46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2,</w:t>
            </w:r>
            <w:r w:rsidR="00503F17">
              <w:rPr>
                <w:rFonts w:ascii="Poppins" w:hAnsi="Poppins" w:cs="Poppins"/>
              </w:rPr>
              <w:t>1</w:t>
            </w:r>
            <w:r w:rsidRPr="00A41F4D">
              <w:rPr>
                <w:rFonts w:ascii="Poppins" w:hAnsi="Poppins" w:cs="Poppins"/>
              </w:rPr>
              <w:t>0) kW</w:t>
            </w:r>
          </w:p>
          <w:p w14:paraId="4ED9AA76" w14:textId="39A643B3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0F6D61F0" w14:textId="5C86271E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min: </w:t>
            </w:r>
            <w:r w:rsidR="00503F17">
              <w:rPr>
                <w:rFonts w:ascii="Poppins" w:hAnsi="Poppins" w:cs="Poppins"/>
              </w:rPr>
              <w:t>700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600</w:t>
            </w:r>
            <w:r>
              <w:rPr>
                <w:rFonts w:ascii="Poppins" w:hAnsi="Poppins" w:cs="Poppins"/>
              </w:rPr>
              <w:t>-</w:t>
            </w:r>
            <w:r w:rsidR="00503F17">
              <w:rPr>
                <w:rFonts w:ascii="Poppins" w:hAnsi="Poppins" w:cs="Poppins"/>
              </w:rPr>
              <w:t>47</w:t>
            </w:r>
            <w:r w:rsidRPr="00A41F4D">
              <w:rPr>
                <w:rFonts w:ascii="Poppins" w:hAnsi="Poppins" w:cs="Poppins"/>
              </w:rPr>
              <w:t>0 m3/h</w:t>
            </w:r>
          </w:p>
          <w:p w14:paraId="7252EB55" w14:textId="7814AA1A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503F17" w:rsidRPr="00A41F4D">
              <w:rPr>
                <w:rFonts w:ascii="Poppins" w:hAnsi="Poppins" w:cs="Poppins"/>
              </w:rPr>
              <w:t>unità interna</w:t>
            </w:r>
            <w:r w:rsidR="00503F17">
              <w:rPr>
                <w:rFonts w:ascii="Poppins" w:hAnsi="Poppins" w:cs="Poppins"/>
              </w:rPr>
              <w:t>:</w:t>
            </w:r>
            <w:r w:rsidR="00503F17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5</w:t>
            </w:r>
            <w:r w:rsidR="00503F17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721B1017" w14:textId="16906B08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 xml:space="preserve">Livello di pressione sonora </w:t>
            </w:r>
            <w:r w:rsidR="00503F17" w:rsidRPr="00A41F4D">
              <w:rPr>
                <w:rFonts w:ascii="Poppins" w:hAnsi="Poppins" w:cs="Poppins"/>
              </w:rPr>
              <w:t>unità interna</w:t>
            </w:r>
            <w:r w:rsidR="00503F17">
              <w:rPr>
                <w:rFonts w:ascii="Poppins" w:hAnsi="Poppins" w:cs="Poppins"/>
              </w:rPr>
              <w:t>:</w:t>
            </w:r>
            <w:r w:rsidR="00503F17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4</w:t>
            </w:r>
            <w:r w:rsidR="008F32ED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13453812" w14:textId="743B2A83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esterna: </w:t>
            </w:r>
            <w:r w:rsidR="008F32ED">
              <w:rPr>
                <w:rFonts w:ascii="Poppins" w:hAnsi="Poppins" w:cs="Poppins"/>
              </w:rPr>
              <w:t>3150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6184CBCD" w14:textId="1ED25196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8F32ED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6</w:t>
            </w:r>
            <w:r w:rsidR="00A62784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3E8B5954" w14:textId="280F9FEE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A62784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4</w:t>
            </w:r>
            <w:r w:rsidR="00A62784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02EECDE7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Pr="00A41F4D">
              <w:rPr>
                <w:rFonts w:ascii="Poppins" w:hAnsi="Poppins" w:cs="Poppins"/>
              </w:rPr>
              <w:t>Ø 1/4”</w:t>
            </w:r>
          </w:p>
          <w:p w14:paraId="1E5DB6FD" w14:textId="3527D9EB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mandata: </w:t>
            </w:r>
            <w:r w:rsidRPr="00A41F4D">
              <w:rPr>
                <w:rFonts w:ascii="Poppins" w:hAnsi="Poppins" w:cs="Poppins"/>
              </w:rPr>
              <w:t>Ø 3/8”</w:t>
            </w:r>
          </w:p>
          <w:p w14:paraId="0C41D7DD" w14:textId="38189493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230/1/50 V/</w:t>
            </w:r>
            <w:proofErr w:type="spellStart"/>
            <w:r w:rsidRPr="00A41F4D">
              <w:rPr>
                <w:rFonts w:ascii="Poppins" w:hAnsi="Poppins" w:cs="Poppins"/>
              </w:rPr>
              <w:t>Ph</w:t>
            </w:r>
            <w:proofErr w:type="spellEnd"/>
            <w:r w:rsidRPr="00A41F4D">
              <w:rPr>
                <w:rFonts w:ascii="Poppins" w:hAnsi="Poppins" w:cs="Poppins"/>
              </w:rPr>
              <w:t>/Hz</w:t>
            </w:r>
          </w:p>
          <w:p w14:paraId="5502FC7F" w14:textId="7C60364F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 unità interna:</w:t>
            </w:r>
            <w:r w:rsidRPr="00A41F4D">
              <w:rPr>
                <w:rFonts w:ascii="Poppins" w:hAnsi="Poppins" w:cs="Poppins"/>
              </w:rPr>
              <w:t xml:space="preserve"> 0,</w:t>
            </w:r>
            <w:r w:rsidR="00A62784">
              <w:rPr>
                <w:rFonts w:ascii="Poppins" w:hAnsi="Poppins" w:cs="Poppins"/>
              </w:rPr>
              <w:t>30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6E9D6B5A" w14:textId="51C77F5F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Corrente massima assorbita unità esterna: </w:t>
            </w:r>
            <w:r w:rsidRPr="00A41F4D">
              <w:rPr>
                <w:rFonts w:ascii="Poppins" w:hAnsi="Poppins" w:cs="Poppins"/>
              </w:rPr>
              <w:t>1</w:t>
            </w:r>
            <w:r w:rsidR="00A62784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,5 A</w:t>
            </w:r>
          </w:p>
          <w:p w14:paraId="282C4605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Pr="00A41F4D">
              <w:rPr>
                <w:rFonts w:ascii="Poppins" w:hAnsi="Poppins" w:cs="Poppins"/>
              </w:rPr>
              <w:t>700x630x220 mm</w:t>
            </w:r>
          </w:p>
          <w:p w14:paraId="4586FE11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Pr="00A41F4D">
              <w:rPr>
                <w:rFonts w:ascii="Poppins" w:hAnsi="Poppins" w:cs="Poppins"/>
              </w:rPr>
              <w:t>15 kg</w:t>
            </w:r>
          </w:p>
          <w:p w14:paraId="66CD9A41" w14:textId="008FD74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Pr="00A41F4D">
              <w:rPr>
                <w:rFonts w:ascii="Poppins" w:hAnsi="Poppins" w:cs="Poppins"/>
              </w:rPr>
              <w:t>9</w:t>
            </w:r>
            <w:r w:rsidR="00A62784">
              <w:rPr>
                <w:rFonts w:ascii="Poppins" w:hAnsi="Poppins" w:cs="Poppins"/>
              </w:rPr>
              <w:t>55</w:t>
            </w:r>
            <w:r w:rsidRPr="00A41F4D">
              <w:rPr>
                <w:rFonts w:ascii="Poppins" w:hAnsi="Poppins" w:cs="Poppins"/>
              </w:rPr>
              <w:t>x6</w:t>
            </w:r>
            <w:r w:rsidR="00A62784">
              <w:rPr>
                <w:rFonts w:ascii="Poppins" w:hAnsi="Poppins" w:cs="Poppins"/>
              </w:rPr>
              <w:t>70</w:t>
            </w:r>
            <w:r w:rsidRPr="00A41F4D">
              <w:rPr>
                <w:rFonts w:ascii="Poppins" w:hAnsi="Poppins" w:cs="Poppins"/>
              </w:rPr>
              <w:t>x3</w:t>
            </w:r>
            <w:r w:rsidR="00A62784">
              <w:rPr>
                <w:rFonts w:ascii="Poppins" w:hAnsi="Poppins" w:cs="Poppins"/>
              </w:rPr>
              <w:t>6</w:t>
            </w:r>
            <w:r w:rsidRPr="00A41F4D">
              <w:rPr>
                <w:rFonts w:ascii="Poppins" w:hAnsi="Poppins" w:cs="Poppins"/>
              </w:rPr>
              <w:t>8 mm</w:t>
            </w:r>
          </w:p>
          <w:p w14:paraId="78A3A5C6" w14:textId="380D9A18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6854AF">
              <w:rPr>
                <w:rFonts w:ascii="Poppins" w:hAnsi="Poppins" w:cs="Poppins"/>
              </w:rPr>
              <w:t>44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391B87EE" w14:textId="77777777" w:rsidR="00883AC6" w:rsidRPr="00A41F4D" w:rsidRDefault="00883AC6" w:rsidP="00883AC6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Rivestimento unità esterna: Metallo verniciato</w:t>
            </w:r>
          </w:p>
          <w:p w14:paraId="703A779F" w14:textId="77777777" w:rsidR="00883AC6" w:rsidRPr="00A41F4D" w:rsidRDefault="00883AC6" w:rsidP="00883AC6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E0BF784" w14:textId="0C694824" w:rsidR="00883AC6" w:rsidRPr="007E1942" w:rsidRDefault="00883AC6" w:rsidP="00883AC6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AF1E3E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>
              <w:rPr>
                <w:rFonts w:ascii="Poppins" w:hAnsi="Poppins" w:cs="Poppins"/>
                <w:b/>
              </w:rPr>
              <w:t xml:space="preserve">Climatizzatore Single inverter a </w:t>
            </w:r>
            <w:r w:rsidR="00A3525C">
              <w:rPr>
                <w:rFonts w:ascii="Poppins" w:hAnsi="Poppins" w:cs="Poppins"/>
                <w:b/>
              </w:rPr>
              <w:t>Parete</w:t>
            </w:r>
            <w:r>
              <w:rPr>
                <w:rFonts w:ascii="Poppins" w:hAnsi="Poppins" w:cs="Poppins"/>
                <w:b/>
              </w:rPr>
              <w:t>/Pavimento X-Revo</w:t>
            </w:r>
            <w:r w:rsidR="00A3525C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>1</w:t>
            </w:r>
            <w:r>
              <w:rPr>
                <w:rFonts w:ascii="Poppins" w:hAnsi="Poppins" w:cs="Poppins"/>
                <w:b/>
              </w:rPr>
              <w:t>8</w:t>
            </w:r>
            <w:r w:rsidR="00A3525C">
              <w:rPr>
                <w:rFonts w:ascii="Poppins" w:hAnsi="Poppins" w:cs="Poppins"/>
                <w:b/>
              </w:rPr>
              <w:t>25</w:t>
            </w:r>
            <w:r w:rsidRPr="00A41F4D">
              <w:rPr>
                <w:rFonts w:ascii="Poppins" w:hAnsi="Poppins" w:cs="Poppins"/>
                <w:b/>
              </w:rPr>
              <w:t>K-S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CEB5" w14:textId="77777777" w:rsidR="00761A00" w:rsidRDefault="00761A00">
      <w:r>
        <w:separator/>
      </w:r>
    </w:p>
  </w:endnote>
  <w:endnote w:type="continuationSeparator" w:id="0">
    <w:p w14:paraId="68782526" w14:textId="77777777" w:rsidR="00761A00" w:rsidRDefault="007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21"/>
      <w:gridCol w:w="3742"/>
    </w:tblGrid>
    <w:tr w:rsidR="00985C17" w14:paraId="7CD568BA" w14:textId="77777777" w:rsidTr="004D4424">
      <w:tc>
        <w:tcPr>
          <w:tcW w:w="6521" w:type="dxa"/>
        </w:tcPr>
        <w:p w14:paraId="454591D2" w14:textId="1902D95E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166F3">
            <w:rPr>
              <w:rFonts w:ascii="Poppins" w:hAnsi="Poppins" w:cs="Poppins"/>
              <w:iCs/>
              <w:noProof/>
              <w:sz w:val="16"/>
            </w:rPr>
            <w:t>Set Unità Interna</w:t>
          </w:r>
          <w:r w:rsidR="004B0406">
            <w:rPr>
              <w:rFonts w:ascii="Poppins" w:hAnsi="Poppins" w:cs="Poppins"/>
              <w:iCs/>
              <w:noProof/>
              <w:sz w:val="16"/>
            </w:rPr>
            <w:t>+Esterna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</w:t>
          </w:r>
          <w:r w:rsidR="004D4424">
            <w:rPr>
              <w:rFonts w:ascii="Poppins" w:hAnsi="Poppins" w:cs="Poppins"/>
              <w:iCs/>
              <w:noProof/>
              <w:sz w:val="16"/>
            </w:rPr>
            <w:t>o parete-pavimento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3742" w:type="dxa"/>
        </w:tcPr>
        <w:p w14:paraId="18F7FDEF" w14:textId="4F6EB078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1559C7">
            <w:rPr>
              <w:rFonts w:ascii="Poppins" w:hAnsi="Poppins" w:cs="Poppins"/>
              <w:noProof/>
              <w:sz w:val="14"/>
              <w:szCs w:val="14"/>
            </w:rPr>
            <w:t>5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2E076" w14:textId="77777777" w:rsidR="00761A00" w:rsidRDefault="00761A00">
      <w:r>
        <w:separator/>
      </w:r>
    </w:p>
  </w:footnote>
  <w:footnote w:type="continuationSeparator" w:id="0">
    <w:p w14:paraId="1BA863E7" w14:textId="77777777" w:rsidR="00761A00" w:rsidRDefault="007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57971"/>
    <w:rsid w:val="00064ED8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3A51"/>
    <w:rsid w:val="001559C7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39DB"/>
    <w:rsid w:val="00263B54"/>
    <w:rsid w:val="00264BCF"/>
    <w:rsid w:val="00272F5F"/>
    <w:rsid w:val="00273039"/>
    <w:rsid w:val="0028448D"/>
    <w:rsid w:val="002862D2"/>
    <w:rsid w:val="00291144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33BC"/>
    <w:rsid w:val="00334151"/>
    <w:rsid w:val="00335297"/>
    <w:rsid w:val="00335E27"/>
    <w:rsid w:val="00344430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D41BD"/>
    <w:rsid w:val="003D7AC8"/>
    <w:rsid w:val="003E112D"/>
    <w:rsid w:val="003F3765"/>
    <w:rsid w:val="00403408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B0406"/>
    <w:rsid w:val="004C76BC"/>
    <w:rsid w:val="004D4424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61A00"/>
    <w:rsid w:val="00770305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41F4D"/>
    <w:rsid w:val="00A62784"/>
    <w:rsid w:val="00A62A77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1E3E"/>
    <w:rsid w:val="00AF246C"/>
    <w:rsid w:val="00B012E4"/>
    <w:rsid w:val="00B35B01"/>
    <w:rsid w:val="00B4011F"/>
    <w:rsid w:val="00B46FD3"/>
    <w:rsid w:val="00B7475F"/>
    <w:rsid w:val="00B93CD1"/>
    <w:rsid w:val="00B94248"/>
    <w:rsid w:val="00BA335F"/>
    <w:rsid w:val="00BD14D8"/>
    <w:rsid w:val="00BE4964"/>
    <w:rsid w:val="00BF1E16"/>
    <w:rsid w:val="00BF59E2"/>
    <w:rsid w:val="00BF709D"/>
    <w:rsid w:val="00C203AE"/>
    <w:rsid w:val="00C22018"/>
    <w:rsid w:val="00C233C1"/>
    <w:rsid w:val="00C25698"/>
    <w:rsid w:val="00C27DFF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82BF0"/>
    <w:rsid w:val="00D84C28"/>
    <w:rsid w:val="00DB0F53"/>
    <w:rsid w:val="00DD0E1F"/>
    <w:rsid w:val="00DD2E16"/>
    <w:rsid w:val="00DE5C0B"/>
    <w:rsid w:val="00E019DD"/>
    <w:rsid w:val="00E07577"/>
    <w:rsid w:val="00E17BE5"/>
    <w:rsid w:val="00E17CC9"/>
    <w:rsid w:val="00E36C49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5</Pages>
  <Words>1200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7797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119</cp:revision>
  <cp:lastPrinted>2013-11-14T13:48:00Z</cp:lastPrinted>
  <dcterms:created xsi:type="dcterms:W3CDTF">2025-05-13T12:03:00Z</dcterms:created>
  <dcterms:modified xsi:type="dcterms:W3CDTF">2026-04-13T11:39:00Z</dcterms:modified>
</cp:coreProperties>
</file>